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770460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240;visibility:visible;mso-wrap-edited:f">
            <v:imagedata r:id="rId5" o:title=""/>
          </v:shape>
          <o:OLEObject Type="Embed" ProgID="Word.Picture.8" ShapeID="_x0000_s1026" DrawAspect="Content" ObjectID="_1649153118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Default="003B2D51"/>
    <w:tbl>
      <w:tblPr>
        <w:tblStyle w:val="TableGrid"/>
        <w:tblW w:w="10910" w:type="dxa"/>
        <w:jc w:val="center"/>
        <w:tblLook w:val="04A0" w:firstRow="1" w:lastRow="0" w:firstColumn="1" w:lastColumn="0" w:noHBand="0" w:noVBand="1"/>
      </w:tblPr>
      <w:tblGrid>
        <w:gridCol w:w="2268"/>
        <w:gridCol w:w="8642"/>
      </w:tblGrid>
      <w:tr w:rsidR="002A17D3" w:rsidRPr="002A17D3" w:rsidTr="009274BA">
        <w:trPr>
          <w:trHeight w:val="535"/>
          <w:jc w:val="center"/>
        </w:trPr>
        <w:tc>
          <w:tcPr>
            <w:tcW w:w="10910" w:type="dxa"/>
            <w:gridSpan w:val="2"/>
            <w:vAlign w:val="center"/>
          </w:tcPr>
          <w:p w:rsidR="002A17D3" w:rsidRPr="002A17D3" w:rsidRDefault="00770460" w:rsidP="0047589D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Fri</w:t>
            </w:r>
            <w:r w:rsidR="00C81818">
              <w:rPr>
                <w:rFonts w:ascii="Comic Sans MS" w:hAnsi="Comic Sans MS"/>
                <w:sz w:val="32"/>
              </w:rPr>
              <w:t>day 2</w:t>
            </w:r>
            <w:r>
              <w:rPr>
                <w:rFonts w:ascii="Comic Sans MS" w:hAnsi="Comic Sans MS"/>
                <w:sz w:val="32"/>
              </w:rPr>
              <w:t>4th</w:t>
            </w:r>
            <w:r w:rsidR="009274BA">
              <w:rPr>
                <w:rFonts w:ascii="Comic Sans MS" w:hAnsi="Comic Sans MS"/>
                <w:sz w:val="32"/>
              </w:rPr>
              <w:t xml:space="preserve"> </w:t>
            </w:r>
            <w:r w:rsidR="00C746F5">
              <w:rPr>
                <w:rFonts w:ascii="Comic Sans MS" w:hAnsi="Comic Sans MS"/>
                <w:sz w:val="32"/>
              </w:rPr>
              <w:t>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C81818" w:rsidTr="009274BA">
        <w:trPr>
          <w:trHeight w:val="1265"/>
          <w:jc w:val="center"/>
        </w:trPr>
        <w:tc>
          <w:tcPr>
            <w:tcW w:w="2268" w:type="dxa"/>
          </w:tcPr>
          <w:p w:rsidR="003B2D51" w:rsidRPr="00C81818" w:rsidRDefault="003B2D51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9 – 9.30am</w:t>
            </w:r>
          </w:p>
          <w:p w:rsidR="00C81818" w:rsidRPr="00C81818" w:rsidRDefault="00C81818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88208E7">
                  <wp:extent cx="731520" cy="4876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2" w:type="dxa"/>
          </w:tcPr>
          <w:p w:rsidR="002A17D3" w:rsidRDefault="003B2D51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‘PE with Joe’ </w:t>
            </w:r>
          </w:p>
          <w:p w:rsidR="00770460" w:rsidRPr="00C81818" w:rsidRDefault="0077046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A17D3" w:rsidRDefault="002A17D3" w:rsidP="002A17D3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Start the day with some action! </w:t>
            </w:r>
          </w:p>
          <w:p w:rsidR="00770460" w:rsidRPr="00C81818" w:rsidRDefault="00770460" w:rsidP="002A17D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B2D51" w:rsidRPr="00C81818" w:rsidRDefault="002A17D3" w:rsidP="002A17D3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>A</w:t>
            </w:r>
            <w:r w:rsidR="003B2D51" w:rsidRPr="00C8181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81818" w:rsidRPr="00C81818">
              <w:rPr>
                <w:rFonts w:ascii="Comic Sans MS" w:hAnsi="Comic Sans MS"/>
                <w:sz w:val="24"/>
                <w:szCs w:val="24"/>
              </w:rPr>
              <w:t>30-minute</w:t>
            </w:r>
            <w:r w:rsidR="003B2D51" w:rsidRPr="00C81818">
              <w:rPr>
                <w:rFonts w:ascii="Comic Sans MS" w:hAnsi="Comic Sans MS"/>
                <w:sz w:val="24"/>
                <w:szCs w:val="24"/>
              </w:rPr>
              <w:t xml:space="preserve"> workout with Joe Wicks on YouTube</w:t>
            </w:r>
            <w:r w:rsidRPr="00C8181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3B2D51" w:rsidRPr="00C81818" w:rsidTr="009274BA">
        <w:trPr>
          <w:trHeight w:val="990"/>
          <w:jc w:val="center"/>
        </w:trPr>
        <w:tc>
          <w:tcPr>
            <w:tcW w:w="2268" w:type="dxa"/>
          </w:tcPr>
          <w:p w:rsidR="003B2D51" w:rsidRDefault="003B2D51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9.30 – </w:t>
            </w:r>
            <w:r w:rsidR="00B6181D" w:rsidRPr="00C81818">
              <w:rPr>
                <w:rFonts w:ascii="Comic Sans MS" w:hAnsi="Comic Sans MS"/>
                <w:b/>
                <w:sz w:val="24"/>
                <w:szCs w:val="24"/>
              </w:rPr>
              <w:t>11am</w:t>
            </w:r>
          </w:p>
          <w:p w:rsidR="00824FDD" w:rsidRPr="00C81818" w:rsidRDefault="00824FDD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A2366" w:rsidRPr="00C81818" w:rsidRDefault="00770460" w:rsidP="009274B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E92BF57">
                  <wp:extent cx="939165" cy="60325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2" w:type="dxa"/>
          </w:tcPr>
          <w:p w:rsidR="00770460" w:rsidRDefault="009274BA" w:rsidP="0077046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9274BA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English</w:t>
            </w:r>
            <w:r w:rsidR="00824FDD" w:rsidRPr="00550AC9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 xml:space="preserve"> </w:t>
            </w:r>
            <w:r w:rsidR="00770460">
              <w:rPr>
                <w:rFonts w:ascii="Comic Sans MS" w:hAnsi="Comic Sans MS"/>
                <w:b/>
                <w:color w:val="0070C0"/>
                <w:sz w:val="24"/>
                <w:szCs w:val="24"/>
              </w:rPr>
              <w:t xml:space="preserve"> </w:t>
            </w:r>
            <w:r w:rsidR="00770460" w:rsidRPr="00770460">
              <w:rPr>
                <w:rFonts w:ascii="Comic Sans MS" w:hAnsi="Comic Sans MS"/>
                <w:b/>
                <w:sz w:val="24"/>
                <w:szCs w:val="24"/>
              </w:rPr>
              <w:t>Spelling</w:t>
            </w:r>
            <w:proofErr w:type="gramEnd"/>
            <w:r w:rsidR="00770460" w:rsidRPr="00770460">
              <w:rPr>
                <w:rFonts w:ascii="Comic Sans MS" w:hAnsi="Comic Sans MS"/>
                <w:b/>
                <w:sz w:val="24"/>
                <w:szCs w:val="24"/>
              </w:rPr>
              <w:t xml:space="preserve"> Day!</w:t>
            </w:r>
            <w:r w:rsidR="00770460" w:rsidRPr="0077046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70460" w:rsidRP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 w:rsidRPr="00770460">
              <w:rPr>
                <w:rFonts w:ascii="Comic Sans MS" w:hAnsi="Comic Sans MS"/>
                <w:sz w:val="24"/>
                <w:szCs w:val="24"/>
              </w:rPr>
              <w:t>Settle down and see how well you have learnt your spellings this week – let us know how you get on! (You could email us your score.)</w:t>
            </w:r>
          </w:p>
          <w:p w:rsidR="00770460" w:rsidRP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70460" w:rsidRP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 w:rsidRPr="00770460">
              <w:rPr>
                <w:rFonts w:ascii="Comic Sans MS" w:hAnsi="Comic Sans MS"/>
                <w:sz w:val="24"/>
                <w:szCs w:val="24"/>
              </w:rPr>
              <w:t xml:space="preserve">Ask a grown up or older brother/sister to play teacher. </w:t>
            </w:r>
          </w:p>
          <w:p w:rsidR="00770460" w:rsidRP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A17D3" w:rsidRPr="009274BA" w:rsidRDefault="00770460" w:rsidP="00770460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70460">
              <w:rPr>
                <w:rFonts w:ascii="Comic Sans MS" w:hAnsi="Comic Sans MS"/>
                <w:sz w:val="24"/>
                <w:szCs w:val="24"/>
              </w:rPr>
              <w:t>Use the PowerPoint or the sheet in the Year 3 folder for the dictation sentences.</w:t>
            </w:r>
          </w:p>
        </w:tc>
      </w:tr>
      <w:tr w:rsidR="00AA2366" w:rsidRPr="00C81818" w:rsidTr="009274BA">
        <w:trPr>
          <w:trHeight w:val="980"/>
          <w:jc w:val="center"/>
        </w:trPr>
        <w:tc>
          <w:tcPr>
            <w:tcW w:w="2268" w:type="dxa"/>
          </w:tcPr>
          <w:p w:rsidR="00AA2366" w:rsidRDefault="00AA2366" w:rsidP="00AA236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11.15 – 12.15pm</w:t>
            </w:r>
          </w:p>
          <w:p w:rsidR="00770460" w:rsidRDefault="00770460" w:rsidP="00AA236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70460" w:rsidRDefault="00770460" w:rsidP="0077046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770460">
              <w:rPr>
                <w:rFonts w:ascii="Comic Sans MS" w:hAnsi="Comic Sans MS"/>
                <w:b/>
                <w:sz w:val="24"/>
                <w:szCs w:val="24"/>
              </w:rPr>
              <w:drawing>
                <wp:inline distT="0" distB="0" distL="0" distR="0">
                  <wp:extent cx="885825" cy="669519"/>
                  <wp:effectExtent l="0" t="0" r="0" b="0"/>
                  <wp:docPr id="11" name="Picture 11" descr="C:\Users\kjones\AppData\Local\Microsoft\Windows\INetCache\Content.MSO\83751A2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jones\AppData\Local\Microsoft\Windows\INetCache\Content.MSO\83751A2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473" cy="679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4FDD" w:rsidRDefault="00824FDD" w:rsidP="00AA236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24FDD" w:rsidRPr="00C81818" w:rsidRDefault="00824FDD" w:rsidP="00824FD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A2366" w:rsidRPr="00C81818" w:rsidRDefault="00AA2366" w:rsidP="00AA236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642" w:type="dxa"/>
          </w:tcPr>
          <w:p w:rsidR="009274BA" w:rsidRDefault="009274BA" w:rsidP="009274BA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9274BA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Maths</w:t>
            </w:r>
          </w:p>
          <w:p w:rsidR="00770460" w:rsidRDefault="00770460" w:rsidP="0077046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34D55">
              <w:rPr>
                <w:rFonts w:ascii="Comic Sans MS" w:hAnsi="Comic Sans MS"/>
                <w:b/>
                <w:sz w:val="24"/>
                <w:szCs w:val="24"/>
              </w:rPr>
              <w:t xml:space="preserve">Times Tables Day! </w:t>
            </w:r>
          </w:p>
          <w:p w:rsidR="00770460" w:rsidRPr="00534D55" w:rsidRDefault="00770460" w:rsidP="0077046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Go on TT Rock stars and complete the whole school battle! </w:t>
            </w: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A2366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Mrs Preston is keeping a tally of who wins each week.</w:t>
            </w: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70460" w:rsidRPr="009274BA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 think the last week of term was quite close so have a go every point will help your house!</w:t>
            </w:r>
          </w:p>
        </w:tc>
      </w:tr>
      <w:tr w:rsidR="00AA2366" w:rsidRPr="00C81818" w:rsidTr="009274BA">
        <w:trPr>
          <w:trHeight w:val="353"/>
          <w:jc w:val="center"/>
        </w:trPr>
        <w:tc>
          <w:tcPr>
            <w:tcW w:w="2268" w:type="dxa"/>
          </w:tcPr>
          <w:p w:rsidR="00AA2366" w:rsidRDefault="00AA2366" w:rsidP="00C8181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Lunchtime!</w:t>
            </w:r>
          </w:p>
          <w:p w:rsidR="00C81818" w:rsidRPr="00C81818" w:rsidRDefault="00C81818" w:rsidP="00C8181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642" w:type="dxa"/>
          </w:tcPr>
          <w:p w:rsidR="00AA2366" w:rsidRPr="00C81818" w:rsidRDefault="00824FDD" w:rsidP="00FC44C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 out into the garden and sit or lie down. Take some deep breaths. Now close your eyes and listen for a few minutes. How many sounds can you hear? You could all have a go and see who can hear the most.</w:t>
            </w:r>
          </w:p>
        </w:tc>
      </w:tr>
      <w:tr w:rsidR="00770460" w:rsidRPr="00C81818" w:rsidTr="009274BA">
        <w:trPr>
          <w:trHeight w:val="848"/>
          <w:jc w:val="center"/>
        </w:trPr>
        <w:tc>
          <w:tcPr>
            <w:tcW w:w="2268" w:type="dxa"/>
          </w:tcPr>
          <w:p w:rsidR="00770460" w:rsidRDefault="00770460" w:rsidP="0077046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1.15 – 2.15pm</w:t>
            </w:r>
          </w:p>
          <w:p w:rsidR="00770460" w:rsidRDefault="00770460" w:rsidP="0077046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70460" w:rsidRPr="00C81818" w:rsidRDefault="00770460" w:rsidP="0077046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>
                  <wp:extent cx="1042373" cy="1114425"/>
                  <wp:effectExtent l="0" t="0" r="5715" b="0"/>
                  <wp:docPr id="2" name="Picture 2" descr="C:\Users\kjones\AppData\Local\Microsoft\Windows\INetCache\Content.MSO\FDFA4DC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jones\AppData\Local\Microsoft\Windows\INetCache\Content.MSO\FDFA4DC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347" cy="1133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460" w:rsidRPr="00C81818" w:rsidRDefault="00770460" w:rsidP="0077046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70460" w:rsidRPr="00C81818" w:rsidRDefault="00770460" w:rsidP="0077046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642" w:type="dxa"/>
          </w:tcPr>
          <w:p w:rsidR="00770460" w:rsidRPr="00550AC9" w:rsidRDefault="00770460" w:rsidP="0077046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proofErr w:type="gramStart"/>
            <w:r w:rsidRPr="00550AC9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Let’s</w:t>
            </w:r>
            <w:proofErr w:type="gramEnd"/>
            <w:r w:rsidRPr="00550AC9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 xml:space="preserve"> get busy!</w:t>
            </w: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look in the fridge (ask an adult first!). Find a fruit and cut it in half (practise your fractions). Then carefully take out the seeds. </w:t>
            </w: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Plant them in a little cup and see if you can get it to grow by adding sunlight and water. </w:t>
            </w: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 w:rsidRPr="007A37E2">
              <w:rPr>
                <w:rFonts w:ascii="Comic Sans MS" w:hAnsi="Comic Sans MS"/>
                <w:b/>
                <w:sz w:val="24"/>
                <w:szCs w:val="24"/>
              </w:rPr>
              <w:t>Challenge:</w:t>
            </w:r>
            <w:r>
              <w:rPr>
                <w:rFonts w:ascii="Comic Sans MS" w:hAnsi="Comic Sans MS"/>
                <w:sz w:val="24"/>
                <w:szCs w:val="24"/>
              </w:rPr>
              <w:t xml:space="preserve"> You could plant two, put one in a light area, the other in a dark, and see which survives the best. </w:t>
            </w: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70460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Send pictures to us or keep a diary of the progress.</w:t>
            </w:r>
          </w:p>
          <w:p w:rsidR="00770460" w:rsidRDefault="00770460" w:rsidP="00770460">
            <w:pPr>
              <w:rPr>
                <w:rStyle w:val="Hyperlink"/>
                <w:rFonts w:ascii="Comic Sans MS" w:hAnsi="Comic Sans MS"/>
                <w:sz w:val="24"/>
                <w:szCs w:val="24"/>
              </w:rPr>
            </w:pPr>
            <w:proofErr w:type="spellStart"/>
            <w:r w:rsidRPr="00534D55">
              <w:rPr>
                <w:rFonts w:ascii="Comic Sans MS" w:hAnsi="Comic Sans MS"/>
                <w:color w:val="2E74B5" w:themeColor="accent1" w:themeShade="BF"/>
                <w:sz w:val="24"/>
                <w:szCs w:val="24"/>
              </w:rPr>
              <w:t>kjones</w:t>
            </w:r>
            <w:proofErr w:type="spellEnd"/>
            <w:r w:rsidRPr="00534D55">
              <w:rPr>
                <w:rFonts w:ascii="Comic Sans MS" w:hAnsi="Comic Sans MS"/>
                <w:color w:val="2E74B5" w:themeColor="accent1" w:themeShade="BF"/>
                <w:sz w:val="24"/>
                <w:szCs w:val="24"/>
              </w:rPr>
              <w:t xml:space="preserve">@ </w:t>
            </w:r>
            <w:r>
              <w:rPr>
                <w:rFonts w:ascii="Comic Sans MS" w:hAnsi="Comic Sans MS"/>
                <w:sz w:val="24"/>
                <w:szCs w:val="24"/>
              </w:rPr>
              <w:t xml:space="preserve">or </w:t>
            </w:r>
            <w:proofErr w:type="spellStart"/>
            <w:r w:rsidRPr="00534D55">
              <w:rPr>
                <w:rFonts w:ascii="Comic Sans MS" w:hAnsi="Comic Sans MS"/>
                <w:color w:val="2E74B5" w:themeColor="accent1" w:themeShade="BF"/>
                <w:sz w:val="24"/>
                <w:szCs w:val="24"/>
              </w:rPr>
              <w:t>ehowell</w:t>
            </w:r>
            <w:proofErr w:type="spellEnd"/>
            <w:r w:rsidRPr="00534D55">
              <w:rPr>
                <w:rFonts w:ascii="Comic Sans MS" w:hAnsi="Comic Sans MS"/>
                <w:color w:val="2E74B5" w:themeColor="accent1" w:themeShade="BF"/>
                <w:sz w:val="24"/>
                <w:szCs w:val="24"/>
              </w:rPr>
              <w:t xml:space="preserve">@ </w:t>
            </w:r>
            <w:r>
              <w:rPr>
                <w:rFonts w:ascii="Comic Sans MS" w:hAnsi="Comic Sans MS"/>
                <w:sz w:val="24"/>
                <w:szCs w:val="24"/>
              </w:rPr>
              <w:t xml:space="preserve">or </w:t>
            </w:r>
            <w:hyperlink r:id="rId11" w:history="1">
              <w:r w:rsidRPr="00680804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shurdman@thomasrussell-junior.staffs.sch.co.uk</w:t>
              </w:r>
            </w:hyperlink>
          </w:p>
          <w:p w:rsidR="00770460" w:rsidRDefault="00770460" w:rsidP="00770460">
            <w:pPr>
              <w:rPr>
                <w:rStyle w:val="Hyperlink"/>
                <w:rFonts w:ascii="Comic Sans MS" w:hAnsi="Comic Sans MS"/>
                <w:sz w:val="24"/>
                <w:szCs w:val="24"/>
              </w:rPr>
            </w:pPr>
          </w:p>
          <w:p w:rsidR="00770460" w:rsidRPr="00607536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70460" w:rsidRPr="00C81818" w:rsidTr="009274BA">
        <w:trPr>
          <w:trHeight w:val="833"/>
          <w:jc w:val="center"/>
        </w:trPr>
        <w:tc>
          <w:tcPr>
            <w:tcW w:w="2268" w:type="dxa"/>
          </w:tcPr>
          <w:p w:rsidR="00770460" w:rsidRPr="00C81818" w:rsidRDefault="00770460" w:rsidP="0077046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lastRenderedPageBreak/>
              <w:t>2.30 – 3.30pm</w:t>
            </w:r>
          </w:p>
          <w:p w:rsidR="00770460" w:rsidRPr="00C81818" w:rsidRDefault="00770460" w:rsidP="0077046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70460" w:rsidRPr="00C81818" w:rsidRDefault="00770460" w:rsidP="0077046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5A8C75D" wp14:editId="16F51CCB">
                  <wp:extent cx="969645" cy="725170"/>
                  <wp:effectExtent l="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2" w:type="dxa"/>
          </w:tcPr>
          <w:p w:rsidR="00770460" w:rsidRDefault="00770460" w:rsidP="0077046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Daily Wellbeing</w:t>
            </w:r>
          </w:p>
          <w:p w:rsidR="00770460" w:rsidRPr="005343A6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 w:rsidRPr="00824FDD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45E61B3" wp14:editId="43D6F495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196215</wp:posOffset>
                      </wp:positionV>
                      <wp:extent cx="3876675" cy="1404620"/>
                      <wp:effectExtent l="0" t="0" r="28575" b="2159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66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0460" w:rsidRPr="00824FDD" w:rsidRDefault="00770460" w:rsidP="00824FDD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34D55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We all love a game of I Spy … so why not have a go at this. You could colour it in when you have finished. If you cannot print it off just put it on the screen and keep a tally of what you find.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45E61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07.7pt;margin-top:15.45pt;width:30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">
                      <v:textbox style="mso-fit-shape-to-text:t">
                        <w:txbxContent>
                          <w:p w:rsidR="00770460" w:rsidRPr="00824FDD" w:rsidRDefault="00770460" w:rsidP="00824FD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34D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We all love a game of I Spy … so why not have a go at this. You could colour it in when you have finished. If you cannot print it off just put it on the screen and keep a tally of what you find.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824FDD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2FBDD47">
                  <wp:extent cx="1000125" cy="1249680"/>
                  <wp:effectExtent l="0" t="0" r="9525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249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460" w:rsidRPr="00C81818" w:rsidTr="009274BA">
        <w:trPr>
          <w:trHeight w:val="833"/>
          <w:jc w:val="center"/>
        </w:trPr>
        <w:tc>
          <w:tcPr>
            <w:tcW w:w="2268" w:type="dxa"/>
          </w:tcPr>
          <w:p w:rsidR="00770460" w:rsidRPr="00C81818" w:rsidRDefault="00770460" w:rsidP="0077046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1B009EF" wp14:editId="2979DCB5">
                  <wp:extent cx="695325" cy="695325"/>
                  <wp:effectExtent l="0" t="0" r="9525" b="9525"/>
                  <wp:docPr id="6" name="Picture 6" descr="C:\Users\kjones\AppData\Local\Microsoft\Windows\INetCache\Content.MSO\27360354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27360354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02098" cy="70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2" w:type="dxa"/>
          </w:tcPr>
          <w:p w:rsidR="00770460" w:rsidRPr="00C81818" w:rsidRDefault="00770460" w:rsidP="0077046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770460" w:rsidRPr="00C81818" w:rsidRDefault="00770460" w:rsidP="0077046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770460" w:rsidRPr="00C81818" w:rsidRDefault="00770460" w:rsidP="00770460">
            <w:pPr>
              <w:rPr>
                <w:rFonts w:ascii="Comic Sans MS" w:hAnsi="Comic Sans MS"/>
                <w:sz w:val="24"/>
                <w:szCs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some time reading today. Read one of your </w:t>
            </w:r>
            <w:r>
              <w:rPr>
                <w:rFonts w:ascii="Comic Sans MS" w:hAnsi="Comic Sans MS"/>
                <w:sz w:val="24"/>
                <w:szCs w:val="24"/>
              </w:rPr>
              <w:t xml:space="preserve">own </w:t>
            </w:r>
            <w:r w:rsidRPr="00C81818">
              <w:rPr>
                <w:rFonts w:ascii="Comic Sans MS" w:hAnsi="Comic Sans MS"/>
                <w:sz w:val="24"/>
                <w:szCs w:val="24"/>
              </w:rPr>
              <w:t>books or have a look at these classic short stories.</w:t>
            </w:r>
          </w:p>
          <w:p w:rsidR="00770460" w:rsidRPr="00C81818" w:rsidRDefault="00770460" w:rsidP="0077046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https://www.youtube.com/watch?v=n42Ol_ThKJY</w:t>
            </w:r>
          </w:p>
        </w:tc>
      </w:tr>
    </w:tbl>
    <w:p w:rsidR="003B2D51" w:rsidRPr="00C81818" w:rsidRDefault="003B2D51" w:rsidP="00824FDD">
      <w:pPr>
        <w:rPr>
          <w:sz w:val="24"/>
          <w:szCs w:val="24"/>
        </w:rPr>
      </w:pPr>
    </w:p>
    <w:sectPr w:rsidR="003B2D51" w:rsidRPr="00C81818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C6286"/>
    <w:rsid w:val="001D1250"/>
    <w:rsid w:val="002A17D3"/>
    <w:rsid w:val="003B2D51"/>
    <w:rsid w:val="0047589D"/>
    <w:rsid w:val="0062678C"/>
    <w:rsid w:val="00770460"/>
    <w:rsid w:val="00824FDD"/>
    <w:rsid w:val="008612CD"/>
    <w:rsid w:val="009274BA"/>
    <w:rsid w:val="00AA2366"/>
    <w:rsid w:val="00B128D6"/>
    <w:rsid w:val="00B6181D"/>
    <w:rsid w:val="00C13FE9"/>
    <w:rsid w:val="00C746F5"/>
    <w:rsid w:val="00C81818"/>
    <w:rsid w:val="00FC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496FEE0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hurdman@thomasrussell-junior.staffs.sch.co.uk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3322FDB3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dcterms:created xsi:type="dcterms:W3CDTF">2020-04-23T12:17:00Z</dcterms:created>
  <dcterms:modified xsi:type="dcterms:W3CDTF">2020-04-23T12:17:00Z</dcterms:modified>
</cp:coreProperties>
</file>